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097" w:rsidRPr="00794FDA" w:rsidRDefault="00D14097" w:rsidP="00C73ADA">
      <w:r w:rsidRPr="00794FDA">
        <w:t>1-)  Babamın yaşı, kardeşimin yaşının 3 katından 2 fazladır. Babam 41 yaşında olduğuna göre, kardeşim kaç yaşındadır?</w:t>
      </w:r>
    </w:p>
    <w:p w:rsidR="00D14097" w:rsidRPr="00794FDA" w:rsidRDefault="00D14097" w:rsidP="00C73ADA"/>
    <w:p w:rsidR="00D14097" w:rsidRPr="00794FDA" w:rsidRDefault="00D14097" w:rsidP="00C73ADA">
      <w:r w:rsidRPr="00794FDA">
        <w:t>a) 12</w:t>
      </w:r>
      <w:r w:rsidRPr="00794FDA">
        <w:tab/>
      </w:r>
      <w:r w:rsidRPr="00794FDA">
        <w:tab/>
      </w:r>
      <w:r w:rsidRPr="00794FDA">
        <w:tab/>
        <w:t>b) 13</w:t>
      </w:r>
      <w:r w:rsidRPr="00794FDA">
        <w:tab/>
      </w:r>
      <w:r w:rsidRPr="00794FDA">
        <w:tab/>
      </w:r>
      <w:r w:rsidRPr="00794FDA">
        <w:tab/>
        <w:t>c)15</w:t>
      </w:r>
      <w:r w:rsidRPr="00794FDA">
        <w:tab/>
      </w:r>
      <w:r w:rsidRPr="00794FDA">
        <w:tab/>
      </w:r>
      <w:r w:rsidRPr="00794FDA">
        <w:tab/>
        <w:t>d)16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2-)  40 sayısının 3/4 ünün 3 fazlası hangi sayıdır?</w:t>
      </w:r>
    </w:p>
    <w:p w:rsidR="00D14097" w:rsidRPr="00794FDA" w:rsidRDefault="00D14097" w:rsidP="00C73ADA"/>
    <w:p w:rsidR="00D14097" w:rsidRPr="00794FDA" w:rsidRDefault="00D14097" w:rsidP="00C73ADA">
      <w:pPr>
        <w:rPr>
          <w:color w:val="000000"/>
        </w:rPr>
      </w:pPr>
      <w:r w:rsidRPr="00794FDA">
        <w:t>a) 34</w:t>
      </w:r>
      <w:r w:rsidRPr="00794FDA">
        <w:tab/>
      </w:r>
      <w:r w:rsidRPr="00794FDA">
        <w:tab/>
      </w:r>
      <w:r w:rsidRPr="00794FDA">
        <w:tab/>
        <w:t>b) 33</w:t>
      </w:r>
      <w:r w:rsidRPr="00794FDA">
        <w:tab/>
      </w:r>
      <w:r w:rsidRPr="00794FDA">
        <w:tab/>
      </w:r>
      <w:r w:rsidRPr="00794FDA">
        <w:tab/>
        <w:t>c)30</w:t>
      </w:r>
      <w:r w:rsidRPr="00794FDA">
        <w:tab/>
      </w:r>
      <w:r w:rsidRPr="00794FDA">
        <w:tab/>
      </w:r>
      <w:r w:rsidRPr="00794FDA">
        <w:tab/>
        <w:t>d)32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3-)  5730 sayısının rakamlarının basamak değerleri toplamı ile sayı değerleri toplamının farkı kaçtır?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a) 5712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b) 5715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c) 5719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d) 5716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4-)   3 yüzlük, 5 onluk, 1 binlik, 6 birlikten oluşan sayı kaçtır?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a) 3516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b) 1635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c) 1356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d)3156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 xml:space="preserve">5-) Dört basamaklı </w:t>
      </w:r>
      <w:r w:rsidRPr="00794FDA">
        <w:rPr>
          <w:b/>
          <w:color w:val="000000"/>
        </w:rPr>
        <w:t>en küçük</w:t>
      </w:r>
      <w:r w:rsidRPr="00794FDA">
        <w:rPr>
          <w:color w:val="000000"/>
        </w:rPr>
        <w:t xml:space="preserve"> sayı  ile  üç basamaklı </w:t>
      </w:r>
      <w:r w:rsidRPr="00794FDA">
        <w:rPr>
          <w:b/>
          <w:color w:val="000000"/>
        </w:rPr>
        <w:t>en büyük</w:t>
      </w:r>
      <w:r w:rsidRPr="00794FDA">
        <w:rPr>
          <w:color w:val="000000"/>
        </w:rPr>
        <w:t xml:space="preserve"> sayının farkı kaçtır?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 xml:space="preserve">a) 899               </w:t>
      </w:r>
      <w:r w:rsidRPr="00794FDA">
        <w:rPr>
          <w:color w:val="000000"/>
        </w:rPr>
        <w:tab/>
        <w:t>b) 900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c)1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d) 99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6-)Aşağıda söylenenlerden hangisi yanlıştır?</w:t>
      </w: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ab/>
      </w:r>
    </w:p>
    <w:p w:rsidR="00D14097" w:rsidRPr="00794FDA" w:rsidRDefault="00D14097" w:rsidP="00907BDE">
      <w:pPr>
        <w:spacing w:after="120"/>
        <w:rPr>
          <w:color w:val="000000"/>
        </w:rPr>
      </w:pPr>
      <w:r w:rsidRPr="00794FDA">
        <w:rPr>
          <w:color w:val="000000"/>
        </w:rPr>
        <w:t>a) Bir bütünün yarısı 1/2 kesri ile gösterilir.</w:t>
      </w:r>
    </w:p>
    <w:p w:rsidR="00D14097" w:rsidRPr="00794FDA" w:rsidRDefault="00D14097" w:rsidP="00907BDE">
      <w:pPr>
        <w:spacing w:after="120"/>
        <w:rPr>
          <w:color w:val="000000"/>
        </w:rPr>
      </w:pPr>
      <w:r w:rsidRPr="00794FDA">
        <w:rPr>
          <w:color w:val="000000"/>
        </w:rPr>
        <w:t>b) Bir bütünün çeyreği 1/4  kesri  ile gösterilir.</w:t>
      </w:r>
    </w:p>
    <w:p w:rsidR="00D14097" w:rsidRPr="00794FDA" w:rsidRDefault="00D14097" w:rsidP="00907BDE">
      <w:pPr>
        <w:spacing w:after="120"/>
        <w:rPr>
          <w:color w:val="000000"/>
        </w:rPr>
      </w:pPr>
      <w:r w:rsidRPr="00794FDA">
        <w:rPr>
          <w:color w:val="000000"/>
        </w:rPr>
        <w:t>c) 4/4  kesri bir bütünü gösterir.</w:t>
      </w:r>
    </w:p>
    <w:p w:rsidR="00D14097" w:rsidRPr="00794FDA" w:rsidRDefault="00D14097" w:rsidP="00907BDE">
      <w:pPr>
        <w:spacing w:after="120"/>
        <w:rPr>
          <w:color w:val="000000"/>
        </w:rPr>
      </w:pPr>
      <w:r w:rsidRPr="00794FDA">
        <w:rPr>
          <w:color w:val="000000"/>
        </w:rPr>
        <w:t>d) 3/4 kesri ‘üçte dört’ diye okunur.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7-)Bir çiftçi ürettiği 300 çuval pirincin 1/10’ini dün pazara götürüp sattı. Şimdi çiftçinin elinde kaç çuval pirinç kalmıştır?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a) 230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b) 270</w:t>
      </w:r>
      <w:r w:rsidRPr="00794FDA">
        <w:rPr>
          <w:color w:val="000000"/>
        </w:rPr>
        <w:tab/>
      </w:r>
      <w:r w:rsidRPr="00794FDA">
        <w:rPr>
          <w:color w:val="000000"/>
        </w:rPr>
        <w:tab/>
        <w:t>c) 170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d)</w:t>
      </w:r>
      <w:r>
        <w:rPr>
          <w:color w:val="000000"/>
        </w:rPr>
        <w:t xml:space="preserve"> </w:t>
      </w:r>
      <w:r w:rsidRPr="00794FDA">
        <w:rPr>
          <w:color w:val="000000"/>
        </w:rPr>
        <w:t>130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8-)   *  2</w:t>
      </w:r>
    </w:p>
    <w:p w:rsidR="00D14097" w:rsidRPr="00794FDA" w:rsidRDefault="00D14097" w:rsidP="00C73ADA">
      <w:pPr>
        <w:rPr>
          <w:color w:val="000000"/>
        </w:rPr>
      </w:pPr>
      <w:r>
        <w:rPr>
          <w:noProof/>
        </w:rPr>
        <w:pict>
          <v:line id="_x0000_s1029" style="position:absolute;z-index:251658240" from="7pt,13.4pt" to="50.25pt,13.4pt" o:allowincell="f"/>
        </w:pict>
      </w:r>
      <w:r w:rsidRPr="00794FDA">
        <w:rPr>
          <w:color w:val="000000"/>
        </w:rPr>
        <w:t xml:space="preserve">  -    4  ?</w:t>
      </w:r>
    </w:p>
    <w:p w:rsidR="00D14097" w:rsidRPr="00794FDA" w:rsidRDefault="00D14097" w:rsidP="00C73ADA">
      <w:pPr>
        <w:rPr>
          <w:color w:val="000000"/>
        </w:rPr>
      </w:pPr>
      <w:r>
        <w:rPr>
          <w:noProof/>
        </w:rPr>
        <w:pict>
          <v:line id="_x0000_s1030" style="position:absolute;z-index:251659264" from="50.25pt,11.6pt" to="50.25pt,11.6pt" o:allowincell="f"/>
        </w:pict>
      </w:r>
      <w:r w:rsidRPr="00794FDA">
        <w:rPr>
          <w:color w:val="000000"/>
        </w:rPr>
        <w:t xml:space="preserve">       3  5</w:t>
      </w: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ab/>
        <w:t>Yukarıdaki işlemde, * ve ? yerine  gelecek rakamların sayı değerleri toplamı kaçtır?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a) 12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b) 13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c) 14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d) 15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9-) Kare şeklindeki bir bahçenin çevresi 436</w:t>
      </w:r>
      <w:r>
        <w:rPr>
          <w:color w:val="000000"/>
        </w:rPr>
        <w:t xml:space="preserve"> m’</w:t>
      </w:r>
      <w:r w:rsidRPr="00794FDA">
        <w:rPr>
          <w:color w:val="000000"/>
        </w:rPr>
        <w:t>dir.</w:t>
      </w:r>
      <w:r>
        <w:rPr>
          <w:color w:val="000000"/>
        </w:rPr>
        <w:t xml:space="preserve"> </w:t>
      </w:r>
      <w:r w:rsidRPr="00794FDA">
        <w:rPr>
          <w:color w:val="000000"/>
        </w:rPr>
        <w:t>Bu bahçenin 3 kenarına tel çektik.Kaç metre tel harcanmıştır?</w:t>
      </w:r>
    </w:p>
    <w:p w:rsidR="00D14097" w:rsidRPr="00794FDA" w:rsidRDefault="00D14097" w:rsidP="00C73ADA">
      <w:pPr>
        <w:rPr>
          <w:color w:val="000000"/>
        </w:rPr>
      </w:pPr>
    </w:p>
    <w:p w:rsidR="00D14097" w:rsidRPr="00794FDA" w:rsidRDefault="00D14097" w:rsidP="00C73ADA">
      <w:pPr>
        <w:rPr>
          <w:color w:val="000000"/>
        </w:rPr>
      </w:pPr>
      <w:r w:rsidRPr="00794FDA">
        <w:rPr>
          <w:color w:val="000000"/>
        </w:rPr>
        <w:t>a)</w:t>
      </w:r>
      <w:r>
        <w:rPr>
          <w:color w:val="000000"/>
        </w:rPr>
        <w:t xml:space="preserve"> </w:t>
      </w:r>
      <w:r w:rsidRPr="00794FDA">
        <w:rPr>
          <w:color w:val="000000"/>
        </w:rPr>
        <w:t>109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b)</w:t>
      </w:r>
      <w:r>
        <w:rPr>
          <w:color w:val="000000"/>
        </w:rPr>
        <w:t xml:space="preserve"> </w:t>
      </w:r>
      <w:r w:rsidRPr="00794FDA">
        <w:rPr>
          <w:color w:val="000000"/>
        </w:rPr>
        <w:t>218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c)</w:t>
      </w:r>
      <w:r>
        <w:rPr>
          <w:color w:val="000000"/>
        </w:rPr>
        <w:t xml:space="preserve"> </w:t>
      </w:r>
      <w:r w:rsidRPr="00794FDA">
        <w:rPr>
          <w:color w:val="000000"/>
        </w:rPr>
        <w:t>327</w:t>
      </w:r>
      <w:r w:rsidRPr="00794FDA">
        <w:rPr>
          <w:color w:val="000000"/>
        </w:rPr>
        <w:tab/>
      </w:r>
      <w:r w:rsidRPr="00794FDA">
        <w:rPr>
          <w:color w:val="000000"/>
        </w:rPr>
        <w:tab/>
      </w:r>
      <w:r w:rsidRPr="00794FDA">
        <w:rPr>
          <w:color w:val="000000"/>
        </w:rPr>
        <w:tab/>
        <w:t>d)</w:t>
      </w:r>
      <w:r>
        <w:rPr>
          <w:color w:val="000000"/>
        </w:rPr>
        <w:t xml:space="preserve"> </w:t>
      </w:r>
      <w:r w:rsidRPr="00794FDA">
        <w:rPr>
          <w:color w:val="000000"/>
        </w:rPr>
        <w:t>227</w:t>
      </w:r>
    </w:p>
    <w:p w:rsidR="00D14097" w:rsidRPr="00794FDA" w:rsidRDefault="00D14097" w:rsidP="00C73ADA">
      <w:r w:rsidRPr="00794FDA">
        <w:t xml:space="preserve">10-) Bir bisikletli </w:t>
      </w:r>
      <w:smartTag w:uri="urn:schemas-microsoft-com:office:smarttags" w:element="metricconverter">
        <w:smartTagPr>
          <w:attr w:name="ProductID" w:val="24 km"/>
        </w:smartTagPr>
        <w:r w:rsidRPr="00794FDA">
          <w:t>24 km</w:t>
        </w:r>
      </w:smartTag>
      <w:r w:rsidRPr="00794FDA">
        <w:t xml:space="preserve">. yolun 4/6 ünü gitmiştir. </w:t>
      </w:r>
      <w:smartTag w:uri="urn:schemas-microsoft-com:office:smarttags" w:element="metricconverter">
        <w:smartTagPr>
          <w:attr w:name="ProductID" w:val="3 km"/>
        </w:smartTagPr>
        <w:r w:rsidRPr="00794FDA">
          <w:t>3 km</w:t>
        </w:r>
      </w:smartTag>
      <w:r w:rsidRPr="00794FDA">
        <w:t xml:space="preserve"> daha giderse kaç km yol gitmiş olur?</w:t>
      </w:r>
    </w:p>
    <w:p w:rsidR="00D14097" w:rsidRPr="00794FDA" w:rsidRDefault="00D14097" w:rsidP="00C73ADA"/>
    <w:p w:rsidR="00D14097" w:rsidRPr="00794FDA" w:rsidRDefault="00D14097" w:rsidP="00C73ADA">
      <w:r w:rsidRPr="00794FDA">
        <w:t>a) 20</w:t>
      </w:r>
      <w:r w:rsidRPr="00794FDA">
        <w:tab/>
      </w:r>
      <w:r w:rsidRPr="00794FDA">
        <w:tab/>
      </w:r>
      <w:r w:rsidRPr="00794FDA">
        <w:tab/>
        <w:t>b) 19</w:t>
      </w:r>
      <w:r w:rsidRPr="00794FDA">
        <w:tab/>
      </w:r>
      <w:r w:rsidRPr="00794FDA">
        <w:tab/>
      </w:r>
      <w:r w:rsidRPr="00794FDA">
        <w:tab/>
        <w:t>c) 22</w:t>
      </w:r>
      <w:r w:rsidRPr="00794FDA">
        <w:tab/>
      </w:r>
      <w:r w:rsidRPr="00794FDA">
        <w:tab/>
      </w:r>
      <w:r w:rsidRPr="00794FDA">
        <w:tab/>
        <w:t>d) 21</w:t>
      </w:r>
    </w:p>
    <w:p w:rsidR="00D14097" w:rsidRPr="00794FDA" w:rsidRDefault="00D14097" w:rsidP="00C73ADA"/>
    <w:p w:rsidR="00D14097" w:rsidRPr="00794FDA" w:rsidRDefault="00D14097" w:rsidP="00C73ADA"/>
    <w:p w:rsidR="00D14097" w:rsidRPr="00794FDA" w:rsidRDefault="00D14097" w:rsidP="00C73ADA">
      <w:r w:rsidRPr="00794FDA">
        <w:t>11-) 100 tane kalemi sınıfımıza eşit olarak paylaştırdık. Her öğrenci dörder kalem aldığına göre, sınıfımız kaç kişidir?</w:t>
      </w:r>
    </w:p>
    <w:p w:rsidR="00D14097" w:rsidRPr="00794FDA" w:rsidRDefault="00D14097" w:rsidP="00C73ADA"/>
    <w:p w:rsidR="00D14097" w:rsidRPr="00794FDA" w:rsidRDefault="00D14097" w:rsidP="00C73ADA">
      <w:r w:rsidRPr="00794FDA">
        <w:t>a) 35</w:t>
      </w:r>
      <w:r w:rsidRPr="00794FDA">
        <w:tab/>
      </w:r>
      <w:r w:rsidRPr="00794FDA">
        <w:tab/>
      </w:r>
      <w:r w:rsidRPr="00794FDA">
        <w:tab/>
        <w:t>b)</w:t>
      </w:r>
      <w:r>
        <w:t xml:space="preserve"> </w:t>
      </w:r>
      <w:r w:rsidRPr="00794FDA">
        <w:t>40</w:t>
      </w:r>
      <w:r w:rsidRPr="00794FDA">
        <w:tab/>
      </w:r>
      <w:r w:rsidRPr="00794FDA">
        <w:tab/>
      </w:r>
      <w:r w:rsidRPr="00794FDA">
        <w:tab/>
        <w:t>c)</w:t>
      </w:r>
      <w:r>
        <w:t xml:space="preserve"> </w:t>
      </w:r>
      <w:r w:rsidRPr="00794FDA">
        <w:t>25</w:t>
      </w:r>
      <w:r w:rsidRPr="00794FDA">
        <w:tab/>
      </w:r>
      <w:r w:rsidRPr="00794FDA">
        <w:tab/>
      </w:r>
      <w:r w:rsidRPr="00794FDA">
        <w:tab/>
        <w:t>d) 30</w:t>
      </w:r>
    </w:p>
    <w:p w:rsidR="00D14097" w:rsidRPr="00794FDA" w:rsidRDefault="00D14097" w:rsidP="00C73ADA"/>
    <w:p w:rsidR="00D14097" w:rsidRPr="00794FDA" w:rsidRDefault="00D14097" w:rsidP="00C73ADA"/>
    <w:p w:rsidR="00D14097" w:rsidRPr="00794FDA" w:rsidRDefault="00D14097" w:rsidP="00C73ADA">
      <w:r w:rsidRPr="00794FDA">
        <w:t>12-) Üç kardeşin yaşları toplamı 50 dir. Çocuklardan biri 18 yaşında, diğer ikisi ikiz olduğuna göre ikizlerden biri kaç yaşındadır?</w:t>
      </w:r>
    </w:p>
    <w:p w:rsidR="00D14097" w:rsidRPr="00794FDA" w:rsidRDefault="00D14097" w:rsidP="00C73ADA"/>
    <w:p w:rsidR="00D14097" w:rsidRPr="00794FDA" w:rsidRDefault="00D14097" w:rsidP="00C73ADA">
      <w:r w:rsidRPr="00794FDA">
        <w:t>a) 16</w:t>
      </w:r>
      <w:r w:rsidRPr="00794FDA">
        <w:tab/>
      </w:r>
      <w:r w:rsidRPr="00794FDA">
        <w:tab/>
      </w:r>
      <w:r w:rsidRPr="00794FDA">
        <w:tab/>
        <w:t>b) 18</w:t>
      </w:r>
      <w:r w:rsidRPr="00794FDA">
        <w:tab/>
      </w:r>
      <w:r w:rsidRPr="00794FDA">
        <w:tab/>
      </w:r>
      <w:r w:rsidRPr="00794FDA">
        <w:tab/>
        <w:t>c) 15</w:t>
      </w:r>
      <w:r w:rsidRPr="00794FDA">
        <w:tab/>
      </w:r>
      <w:r w:rsidRPr="00794FDA">
        <w:tab/>
      </w:r>
      <w:r w:rsidRPr="00794FDA">
        <w:tab/>
        <w:t>d) 17</w:t>
      </w:r>
      <w:r w:rsidRPr="00794FDA">
        <w:tab/>
      </w:r>
    </w:p>
    <w:p w:rsidR="00D14097" w:rsidRPr="00794FDA" w:rsidRDefault="00D14097" w:rsidP="00C73ADA"/>
    <w:p w:rsidR="00D14097" w:rsidRPr="00794FDA" w:rsidRDefault="00D14097" w:rsidP="00C73ADA"/>
    <w:p w:rsidR="00D14097" w:rsidRPr="00794FDA" w:rsidRDefault="00D14097" w:rsidP="00C73ADA">
      <w:r w:rsidRPr="00794FDA">
        <w:t>13-) Ben 5 yaşındayım. Ağabeyim benim yaşımın iki katı kadardır. Ağabeyim 50 yaşında olduğunda ben kaç yaşında olurum?</w:t>
      </w:r>
    </w:p>
    <w:p w:rsidR="00D14097" w:rsidRPr="00794FDA" w:rsidRDefault="00D14097" w:rsidP="00C73ADA"/>
    <w:p w:rsidR="00D14097" w:rsidRPr="00794FDA" w:rsidRDefault="00D14097" w:rsidP="00C73ADA">
      <w:r w:rsidRPr="00794FDA">
        <w:t>a) 10</w:t>
      </w:r>
      <w:r w:rsidRPr="00794FDA">
        <w:tab/>
      </w:r>
      <w:r w:rsidRPr="00794FDA">
        <w:tab/>
      </w:r>
      <w:r w:rsidRPr="00794FDA">
        <w:tab/>
        <w:t>b) 20</w:t>
      </w:r>
      <w:r w:rsidRPr="00794FDA">
        <w:tab/>
      </w:r>
      <w:r w:rsidRPr="00794FDA">
        <w:tab/>
      </w:r>
      <w:r w:rsidRPr="00794FDA">
        <w:tab/>
        <w:t>c) 25</w:t>
      </w:r>
      <w:r w:rsidRPr="00794FDA">
        <w:tab/>
      </w:r>
      <w:r w:rsidRPr="00794FDA">
        <w:tab/>
      </w:r>
      <w:r w:rsidRPr="00794FDA">
        <w:tab/>
        <w:t>d) 55</w:t>
      </w:r>
    </w:p>
    <w:p w:rsidR="00D14097" w:rsidRPr="00794FDA" w:rsidRDefault="00D14097" w:rsidP="00C73ADA"/>
    <w:p w:rsidR="00D14097" w:rsidRPr="00794FDA" w:rsidRDefault="00D14097" w:rsidP="00C73ADA">
      <w:r w:rsidRPr="00794FDA">
        <w:t xml:space="preserve">14) 3 kardeşin ağırlıkları toplamı </w:t>
      </w:r>
      <w:smartTag w:uri="urn:schemas-microsoft-com:office:smarttags" w:element="metricconverter">
        <w:smartTagPr>
          <w:attr w:name="ProductID" w:val="94 kg"/>
        </w:smartTagPr>
        <w:r w:rsidRPr="00794FDA">
          <w:t>94 kg</w:t>
        </w:r>
      </w:smartTag>
      <w:r w:rsidRPr="00794FDA">
        <w:t xml:space="preserve"> dir. Küçük </w:t>
      </w:r>
      <w:smartTag w:uri="urn:schemas-microsoft-com:office:smarttags" w:element="metricconverter">
        <w:smartTagPr>
          <w:attr w:name="ProductID" w:val="16 kg"/>
        </w:smartTagPr>
        <w:r w:rsidRPr="00794FDA">
          <w:t>16 kg</w:t>
        </w:r>
      </w:smartTag>
      <w:r w:rsidRPr="00794FDA">
        <w:t xml:space="preserve">, ortanca </w:t>
      </w:r>
      <w:smartTag w:uri="urn:schemas-microsoft-com:office:smarttags" w:element="metricconverter">
        <w:smartTagPr>
          <w:attr w:name="ProductID" w:val="34 kg"/>
        </w:smartTagPr>
        <w:r w:rsidRPr="00794FDA">
          <w:t>34 kg</w:t>
        </w:r>
      </w:smartTag>
      <w:r w:rsidRPr="00794FDA">
        <w:t>, olduğuna göre büyük kaç kg dır?</w:t>
      </w:r>
    </w:p>
    <w:p w:rsidR="00D14097" w:rsidRPr="00794FDA" w:rsidRDefault="00D14097" w:rsidP="00C73ADA"/>
    <w:p w:rsidR="00D14097" w:rsidRPr="00794FDA" w:rsidRDefault="00D14097" w:rsidP="00C73ADA">
      <w:r w:rsidRPr="00794FDA">
        <w:t>a)44</w:t>
      </w:r>
      <w:r w:rsidRPr="00794FDA">
        <w:tab/>
      </w:r>
      <w:r w:rsidRPr="00794FDA">
        <w:tab/>
      </w:r>
      <w:r w:rsidRPr="00794FDA">
        <w:tab/>
        <w:t>b)</w:t>
      </w:r>
      <w:r>
        <w:t xml:space="preserve"> </w:t>
      </w:r>
      <w:r w:rsidRPr="00794FDA">
        <w:t>43</w:t>
      </w:r>
      <w:r w:rsidRPr="00794FDA">
        <w:tab/>
      </w:r>
      <w:r w:rsidRPr="00794FDA">
        <w:tab/>
      </w:r>
      <w:r w:rsidRPr="00794FDA">
        <w:tab/>
        <w:t>c)</w:t>
      </w:r>
      <w:r>
        <w:t xml:space="preserve"> </w:t>
      </w:r>
      <w:r w:rsidRPr="00794FDA">
        <w:t>42</w:t>
      </w:r>
      <w:r w:rsidRPr="00794FDA">
        <w:tab/>
      </w:r>
      <w:r w:rsidRPr="00794FDA">
        <w:tab/>
      </w:r>
      <w:r>
        <w:tab/>
      </w:r>
      <w:r w:rsidRPr="00794FDA">
        <w:t>d) 45</w:t>
      </w:r>
    </w:p>
    <w:p w:rsidR="00D14097" w:rsidRPr="00794FDA" w:rsidRDefault="00D14097" w:rsidP="00C73ADA"/>
    <w:p w:rsidR="00D14097" w:rsidRPr="00794FDA" w:rsidRDefault="00D14097" w:rsidP="00C73ADA">
      <w:r w:rsidRPr="00794FDA">
        <w:t>1</w:t>
      </w:r>
      <w:r>
        <w:t>5-</w:t>
      </w:r>
      <w:r w:rsidRPr="00794FDA">
        <w:t xml:space="preserve">) 1 günün </w:t>
      </w:r>
      <w:r w:rsidRPr="00794FDA">
        <w:rPr>
          <w:sz w:val="32"/>
          <w:szCs w:val="32"/>
        </w:rPr>
        <w:t>¾</w:t>
      </w:r>
      <w:r>
        <w:rPr>
          <w:sz w:val="32"/>
          <w:szCs w:val="32"/>
        </w:rPr>
        <w:t xml:space="preserve"> </w:t>
      </w:r>
      <w:r w:rsidRPr="00794FDA">
        <w:t>ü kaç saattir?</w:t>
      </w:r>
    </w:p>
    <w:p w:rsidR="00D14097" w:rsidRDefault="00D14097" w:rsidP="00C73ADA"/>
    <w:p w:rsidR="00D14097" w:rsidRDefault="00D14097" w:rsidP="00C73ADA">
      <w:r w:rsidRPr="00794FDA">
        <w:t>a) 6</w:t>
      </w:r>
      <w:r w:rsidRPr="00794FDA">
        <w:tab/>
      </w:r>
      <w:r w:rsidRPr="00794FDA">
        <w:tab/>
      </w:r>
      <w:r>
        <w:tab/>
      </w:r>
      <w:r w:rsidRPr="00794FDA">
        <w:t>b)</w:t>
      </w:r>
      <w:r>
        <w:t xml:space="preserve"> </w:t>
      </w:r>
      <w:r w:rsidRPr="00794FDA">
        <w:t>8</w:t>
      </w:r>
      <w:r w:rsidRPr="00794FDA">
        <w:tab/>
      </w:r>
      <w:r w:rsidRPr="00794FDA">
        <w:tab/>
      </w:r>
      <w:r>
        <w:tab/>
      </w:r>
      <w:r w:rsidRPr="00794FDA">
        <w:t>c)</w:t>
      </w:r>
      <w:r>
        <w:t xml:space="preserve"> </w:t>
      </w:r>
      <w:r w:rsidRPr="00794FDA">
        <w:t>18</w:t>
      </w:r>
      <w:r>
        <w:tab/>
      </w:r>
      <w:r>
        <w:tab/>
      </w:r>
      <w:r>
        <w:tab/>
        <w:t>d) 24</w:t>
      </w:r>
    </w:p>
    <w:p w:rsidR="00D14097" w:rsidRDefault="00D14097" w:rsidP="00C73ADA"/>
    <w:p w:rsidR="00D14097" w:rsidRDefault="00D14097" w:rsidP="00C73ADA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.55pt;margin-top:10.6pt;width:121.35pt;height:54.4pt;z-index:251660288">
            <v:textbox>
              <w:txbxContent>
                <w:p w:rsidR="00D14097" w:rsidRDefault="00D14097"/>
                <w:p w:rsidR="00D14097" w:rsidRDefault="00D14097">
                  <w:r>
                    <w:t xml:space="preserve">Çevre = </w:t>
                  </w:r>
                  <w:smartTag w:uri="urn:schemas-microsoft-com:office:smarttags" w:element="metricconverter">
                    <w:smartTagPr>
                      <w:attr w:name="ProductID" w:val="34 cm"/>
                    </w:smartTagPr>
                    <w:r>
                      <w:t>34 cm</w:t>
                    </w:r>
                  </w:smartTag>
                </w:p>
              </w:txbxContent>
            </v:textbox>
          </v:shape>
        </w:pict>
      </w:r>
    </w:p>
    <w:p w:rsidR="00D14097" w:rsidRPr="00794FDA" w:rsidRDefault="00D14097" w:rsidP="00C73ADA"/>
    <w:p w:rsidR="00D14097" w:rsidRPr="00794FDA" w:rsidRDefault="00D14097" w:rsidP="003E6083">
      <w:r>
        <w:t xml:space="preserve">                                            </w:t>
      </w:r>
      <w:smartTag w:uri="urn:schemas-microsoft-com:office:smarttags" w:element="metricconverter">
        <w:smartTagPr>
          <w:attr w:name="ProductID" w:val="7 cm"/>
        </w:smartTagPr>
        <w:r>
          <w:t>7 cm</w:t>
        </w:r>
      </w:smartTag>
    </w:p>
    <w:p w:rsidR="00D14097" w:rsidRDefault="00D14097"/>
    <w:p w:rsidR="00D14097" w:rsidRDefault="00D14097" w:rsidP="003E6083"/>
    <w:p w:rsidR="00D14097" w:rsidRDefault="00D14097" w:rsidP="003E6083">
      <w:pPr>
        <w:tabs>
          <w:tab w:val="left" w:pos="2629"/>
        </w:tabs>
      </w:pPr>
    </w:p>
    <w:p w:rsidR="00D14097" w:rsidRDefault="00D14097" w:rsidP="003E6083">
      <w:pPr>
        <w:tabs>
          <w:tab w:val="left" w:pos="2629"/>
        </w:tabs>
      </w:pPr>
      <w:r>
        <w:t>16-) Yukarıdaki dikdörtgenin uzun kenarının biri kaç cm dir ?</w:t>
      </w:r>
    </w:p>
    <w:p w:rsidR="00D14097" w:rsidRDefault="00D14097" w:rsidP="003E6083">
      <w:pPr>
        <w:tabs>
          <w:tab w:val="left" w:pos="2629"/>
        </w:tabs>
      </w:pPr>
    </w:p>
    <w:p w:rsidR="00D14097" w:rsidRDefault="00D14097" w:rsidP="003E6083">
      <w:r w:rsidRPr="00794FDA">
        <w:t xml:space="preserve">a) </w:t>
      </w:r>
      <w:smartTag w:uri="urn:schemas-microsoft-com:office:smarttags" w:element="metricconverter">
        <w:smartTagPr>
          <w:attr w:name="ProductID" w:val="7 cm"/>
        </w:smartTagPr>
        <w:r>
          <w:t>7 cm</w:t>
        </w:r>
      </w:smartTag>
      <w:r>
        <w:tab/>
      </w:r>
      <w:r>
        <w:tab/>
      </w:r>
      <w:r w:rsidRPr="00794FDA">
        <w:t>b)</w:t>
      </w:r>
      <w:r>
        <w:t xml:space="preserve"> </w:t>
      </w:r>
      <w:smartTag w:uri="urn:schemas-microsoft-com:office:smarttags" w:element="metricconverter">
        <w:smartTagPr>
          <w:attr w:name="ProductID" w:val="43 cm"/>
        </w:smartTagPr>
        <w:r>
          <w:t>43 cm</w:t>
        </w:r>
      </w:smartTag>
      <w:r w:rsidRPr="00794FDA">
        <w:tab/>
      </w:r>
      <w:r w:rsidRPr="00794FDA">
        <w:tab/>
        <w:t>c)</w:t>
      </w:r>
      <w:r>
        <w:t xml:space="preserve"> </w:t>
      </w:r>
      <w:smartTag w:uri="urn:schemas-microsoft-com:office:smarttags" w:element="metricconverter">
        <w:smartTagPr>
          <w:attr w:name="ProductID" w:val="10 cm"/>
        </w:smartTagPr>
        <w:r>
          <w:t>10 cm</w:t>
        </w:r>
      </w:smartTag>
      <w:r>
        <w:tab/>
      </w:r>
      <w:r>
        <w:tab/>
        <w:t xml:space="preserve">d) </w:t>
      </w:r>
      <w:smartTag w:uri="urn:schemas-microsoft-com:office:smarttags" w:element="metricconverter">
        <w:smartTagPr>
          <w:attr w:name="ProductID" w:val="24 cm"/>
        </w:smartTagPr>
        <w:r>
          <w:t>24 cm</w:t>
        </w:r>
      </w:smartTag>
    </w:p>
    <w:p w:rsidR="00D14097" w:rsidRDefault="00D14097" w:rsidP="003E6083"/>
    <w:p w:rsidR="00D14097" w:rsidRPr="003E6083" w:rsidRDefault="00D14097" w:rsidP="003E6083">
      <w:hyperlink r:id="rId6" w:history="1">
        <w:r w:rsidRPr="00DE413F">
          <w:rPr>
            <w:rStyle w:val="Hyperlink"/>
          </w:rPr>
          <w:t>www.sorubak.com</w:t>
        </w:r>
      </w:hyperlink>
      <w:r>
        <w:t xml:space="preserve"> </w:t>
      </w:r>
    </w:p>
    <w:sectPr w:rsidR="00D14097" w:rsidRPr="003E6083" w:rsidSect="00794F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" w:right="1418" w:bottom="567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4097" w:rsidRDefault="00D14097" w:rsidP="00794FDA">
      <w:r>
        <w:separator/>
      </w:r>
    </w:p>
  </w:endnote>
  <w:endnote w:type="continuationSeparator" w:id="1">
    <w:p w:rsidR="00D14097" w:rsidRDefault="00D14097" w:rsidP="00794F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97" w:rsidRDefault="00D140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97" w:rsidRDefault="00D1409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97" w:rsidRDefault="00D140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4097" w:rsidRDefault="00D14097" w:rsidP="00794FDA">
      <w:r>
        <w:separator/>
      </w:r>
    </w:p>
  </w:footnote>
  <w:footnote w:type="continuationSeparator" w:id="1">
    <w:p w:rsidR="00D14097" w:rsidRDefault="00D14097" w:rsidP="00794F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97" w:rsidRDefault="00D1409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61219" o:spid="_x0000_s2049" type="#_x0000_t136" style="position:absolute;margin-left:0;margin-top:0;width:548pt;height:91.3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VDEMİRELLİ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97" w:rsidRDefault="00D14097" w:rsidP="00794FDA">
    <w:pPr>
      <w:pStyle w:val="Header"/>
      <w:tabs>
        <w:tab w:val="clear" w:pos="4536"/>
        <w:tab w:val="clear" w:pos="9072"/>
      </w:tabs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61220" o:spid="_x0000_s2050" type="#_x0000_t136" style="position:absolute;margin-left:0;margin-top:0;width:548pt;height:91.3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VDEMİRELLİ"/>
          <w10:wrap anchorx="margin" anchory="margin"/>
        </v:shape>
      </w:pict>
    </w:r>
  </w:p>
  <w:p w:rsidR="00D14097" w:rsidRDefault="00D14097" w:rsidP="00794FDA">
    <w:pPr>
      <w:pStyle w:val="Header"/>
      <w:tabs>
        <w:tab w:val="clear" w:pos="4536"/>
        <w:tab w:val="clear" w:pos="9072"/>
      </w:tabs>
    </w:pPr>
    <w:r>
      <w:t>ADI SOYADI:</w:t>
    </w:r>
  </w:p>
  <w:p w:rsidR="00D14097" w:rsidRDefault="00D1409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097" w:rsidRDefault="00D1409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461218" o:spid="_x0000_s2051" type="#_x0000_t136" style="position:absolute;margin-left:0;margin-top:0;width:548pt;height:91.3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BVDEMİRELLİ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3ADA"/>
    <w:rsid w:val="000E798B"/>
    <w:rsid w:val="00163DAC"/>
    <w:rsid w:val="001A5F77"/>
    <w:rsid w:val="001B0238"/>
    <w:rsid w:val="00215023"/>
    <w:rsid w:val="002900BC"/>
    <w:rsid w:val="00376947"/>
    <w:rsid w:val="003E6083"/>
    <w:rsid w:val="004B1F5A"/>
    <w:rsid w:val="00525872"/>
    <w:rsid w:val="00584F56"/>
    <w:rsid w:val="005E41A3"/>
    <w:rsid w:val="00683A71"/>
    <w:rsid w:val="00766D7A"/>
    <w:rsid w:val="00794FDA"/>
    <w:rsid w:val="00847C00"/>
    <w:rsid w:val="008755C5"/>
    <w:rsid w:val="00907BDE"/>
    <w:rsid w:val="00A402DD"/>
    <w:rsid w:val="00A96E48"/>
    <w:rsid w:val="00AB4992"/>
    <w:rsid w:val="00C67D04"/>
    <w:rsid w:val="00C73ADA"/>
    <w:rsid w:val="00D14097"/>
    <w:rsid w:val="00DE413F"/>
    <w:rsid w:val="00F2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AD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94FD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94FDA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794FD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94FDA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794F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4FDA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584F5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</TotalTime>
  <Pages>2</Pages>
  <Words>344</Words>
  <Characters>1961</Characters>
  <Application>Microsoft Office Outlook</Application>
  <DocSecurity>0</DocSecurity>
  <Lines>0</Lines>
  <Paragraphs>0</Paragraphs>
  <ScaleCrop>false</ScaleCrop>
  <Company>bvd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</dc:creator>
  <cp:keywords/>
  <dc:description/>
  <cp:lastModifiedBy>edabirsen</cp:lastModifiedBy>
  <cp:revision>15</cp:revision>
  <dcterms:created xsi:type="dcterms:W3CDTF">2009-04-28T18:13:00Z</dcterms:created>
  <dcterms:modified xsi:type="dcterms:W3CDTF">2009-04-29T16:30:00Z</dcterms:modified>
</cp:coreProperties>
</file>